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BC1AA6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919"/>
      </w:tblGrid>
      <w:tr w:rsidR="00830C3B" w:rsidRPr="0091260B" w:rsidTr="007C6038">
        <w:trPr>
          <w:trHeight w:val="1039"/>
        </w:trPr>
        <w:tc>
          <w:tcPr>
            <w:tcW w:w="5919" w:type="dxa"/>
          </w:tcPr>
          <w:p w:rsidR="00830C3B" w:rsidRPr="0091260B" w:rsidRDefault="00DE6383" w:rsidP="00082823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631881">
              <w:t>обществу с ограниченной ответственностью «Содруж</w:t>
            </w:r>
            <w:r w:rsidR="00631881">
              <w:t>е</w:t>
            </w:r>
            <w:r w:rsidR="00631881">
              <w:t xml:space="preserve">ство»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631881">
              <w:rPr>
                <w:color w:val="000000" w:themeColor="text1"/>
              </w:rPr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631881" w:rsidRDefault="00D25713" w:rsidP="00631881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631881">
        <w:t>обществу с ограниченной ответственностью «Содруж</w:t>
      </w:r>
      <w:r w:rsidR="00631881">
        <w:t>е</w:t>
      </w:r>
      <w:r w:rsidR="00631881">
        <w:t xml:space="preserve">ство» разрешение </w:t>
      </w:r>
      <w:r w:rsidR="00631881" w:rsidRPr="001309F9">
        <w:t>на условно разрешенный вид использования земельного участка с кадастровым номером</w:t>
      </w:r>
      <w:r w:rsidR="00631881">
        <w:t xml:space="preserve"> 54:35:071545:66 площадью 1717 кв. м с местоположением: Российская Федерация, </w:t>
      </w:r>
      <w:r w:rsidR="00631881" w:rsidRPr="008A5110">
        <w:rPr>
          <w:rFonts w:hint="eastAsia"/>
        </w:rPr>
        <w:t>Новосибирская</w:t>
      </w:r>
      <w:r w:rsidR="00631881">
        <w:t xml:space="preserve"> область</w:t>
      </w:r>
      <w:r w:rsidR="00631881" w:rsidRPr="008A5110">
        <w:t xml:space="preserve">, </w:t>
      </w:r>
      <w:r w:rsidR="00631881" w:rsidRPr="008A5110">
        <w:rPr>
          <w:rFonts w:hint="eastAsia"/>
        </w:rPr>
        <w:t>г</w:t>
      </w:r>
      <w:r w:rsidR="00631881">
        <w:t>ород</w:t>
      </w:r>
      <w:r w:rsidR="00631881" w:rsidRPr="008A5110">
        <w:t xml:space="preserve"> </w:t>
      </w:r>
      <w:r w:rsidR="00631881" w:rsidRPr="008A5110">
        <w:rPr>
          <w:rFonts w:hint="eastAsia"/>
        </w:rPr>
        <w:t>Новосибирск</w:t>
      </w:r>
      <w:r w:rsidR="00631881">
        <w:t>, ул. Лазурная, и объекта капитальн</w:t>
      </w:r>
      <w:r w:rsidR="00631881">
        <w:t>о</w:t>
      </w:r>
      <w:r w:rsidR="00631881">
        <w:t xml:space="preserve">го строительства </w:t>
      </w:r>
      <w:r w:rsidR="00631881" w:rsidRPr="00216CCE">
        <w:t xml:space="preserve">(зона специализированной общественной застройки (ОД-4), </w:t>
      </w:r>
      <w:proofErr w:type="spellStart"/>
      <w:r w:rsidR="00631881" w:rsidRPr="00216CCE">
        <w:t>подзона</w:t>
      </w:r>
      <w:proofErr w:type="spellEnd"/>
      <w:r w:rsidR="00631881" w:rsidRPr="00216CCE">
        <w:t xml:space="preserve"> специализированной малоэтажной о</w:t>
      </w:r>
      <w:r w:rsidR="00631881" w:rsidRPr="00216CCE">
        <w:t>б</w:t>
      </w:r>
      <w:r w:rsidR="00631881" w:rsidRPr="00216CCE">
        <w:t>щественной застройки (ОД-4.1)) – «</w:t>
      </w:r>
      <w:r w:rsidR="00631881">
        <w:t xml:space="preserve">заправка транспортных средств </w:t>
      </w:r>
      <w:hyperlink r:id="rId8" w:history="1">
        <w:r w:rsidR="00631881" w:rsidRPr="00216CCE">
          <w:t>(4.9.1.1)</w:t>
        </w:r>
      </w:hyperlink>
      <w:r w:rsidR="00631881">
        <w:t xml:space="preserve"> – автозаправочные станции».</w:t>
      </w:r>
    </w:p>
    <w:p w:rsidR="00FE2272" w:rsidRPr="0091260B" w:rsidRDefault="00645674" w:rsidP="00631881">
      <w:pPr>
        <w:widowControl/>
        <w:spacing w:line="240" w:lineRule="atLeast"/>
        <w:ind w:firstLine="709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BC1AA6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8282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45FE5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192"/>
    <w:rsid w:val="001F09DF"/>
    <w:rsid w:val="001F79C2"/>
    <w:rsid w:val="001F7CE2"/>
    <w:rsid w:val="00200FF1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0531"/>
    <w:rsid w:val="005F59C9"/>
    <w:rsid w:val="00600EE2"/>
    <w:rsid w:val="0060308F"/>
    <w:rsid w:val="00605A08"/>
    <w:rsid w:val="00606022"/>
    <w:rsid w:val="006073E6"/>
    <w:rsid w:val="00616B23"/>
    <w:rsid w:val="00630029"/>
    <w:rsid w:val="00631881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386D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4E63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02B14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80941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4A5F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1AA6"/>
    <w:rsid w:val="00BD5CA8"/>
    <w:rsid w:val="00BE3258"/>
    <w:rsid w:val="00BF352A"/>
    <w:rsid w:val="00C011B3"/>
    <w:rsid w:val="00C0304E"/>
    <w:rsid w:val="00C032F1"/>
    <w:rsid w:val="00C072CA"/>
    <w:rsid w:val="00C137C1"/>
    <w:rsid w:val="00C14668"/>
    <w:rsid w:val="00C14D1A"/>
    <w:rsid w:val="00C179B5"/>
    <w:rsid w:val="00C21C93"/>
    <w:rsid w:val="00C241FB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49F8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D7F58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5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285786-3012-488E-9E19-23BA61AED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78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63</cp:revision>
  <cp:lastPrinted>2020-02-25T03:17:00Z</cp:lastPrinted>
  <dcterms:created xsi:type="dcterms:W3CDTF">2023-05-10T04:37:00Z</dcterms:created>
  <dcterms:modified xsi:type="dcterms:W3CDTF">2025-10-08T03:41:00Z</dcterms:modified>
</cp:coreProperties>
</file>